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C2E41" w14:textId="502D6395" w:rsidR="00BA00AB" w:rsidRDefault="007349F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HILL</w:t>
      </w:r>
      <w:r>
        <w:rPr>
          <w:rFonts w:ascii="Times New Roman" w:hAnsi="Times New Roman" w:cs="Times New Roman"/>
          <w:sz w:val="24"/>
          <w:szCs w:val="24"/>
        </w:rPr>
        <w:t xml:space="preserve">       (d.ca.1408)</w:t>
      </w:r>
    </w:p>
    <w:p w14:paraId="78522F28" w14:textId="1D05C8D8" w:rsidR="007349FE" w:rsidRDefault="007349F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Allerton, Bradford.</w:t>
      </w:r>
    </w:p>
    <w:p w14:paraId="01F6CE8E" w14:textId="745EC705" w:rsidR="007349FE" w:rsidRDefault="007349F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05F5D0" w14:textId="46B42C2A" w:rsidR="007349FE" w:rsidRDefault="007349F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0F2DFD" w14:textId="352FCD93" w:rsidR="007349FE" w:rsidRDefault="007349F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>Probate of his Will.</w:t>
      </w:r>
    </w:p>
    <w:p w14:paraId="05EE5DEB" w14:textId="2818265D" w:rsidR="007349FE" w:rsidRDefault="007349F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(York Medieval Probate Index, 1267-1500)</w:t>
      </w:r>
    </w:p>
    <w:p w14:paraId="4184936E" w14:textId="1618AE0B" w:rsidR="007349FE" w:rsidRDefault="007349F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D98F9F" w14:textId="7467A65E" w:rsidR="007349FE" w:rsidRDefault="007349F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665BA9" w14:textId="6E2E0425" w:rsidR="007349FE" w:rsidRPr="007349FE" w:rsidRDefault="007349F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June 2022</w:t>
      </w:r>
    </w:p>
    <w:sectPr w:rsidR="007349FE" w:rsidRPr="007349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A5043" w14:textId="77777777" w:rsidR="007349FE" w:rsidRDefault="007349FE" w:rsidP="009139A6">
      <w:r>
        <w:separator/>
      </w:r>
    </w:p>
  </w:endnote>
  <w:endnote w:type="continuationSeparator" w:id="0">
    <w:p w14:paraId="24B5E751" w14:textId="77777777" w:rsidR="007349FE" w:rsidRDefault="007349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7DA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FFF9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FDB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73FBE" w14:textId="77777777" w:rsidR="007349FE" w:rsidRDefault="007349FE" w:rsidP="009139A6">
      <w:r>
        <w:separator/>
      </w:r>
    </w:p>
  </w:footnote>
  <w:footnote w:type="continuationSeparator" w:id="0">
    <w:p w14:paraId="2BF54EF6" w14:textId="77777777" w:rsidR="007349FE" w:rsidRDefault="007349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99C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2A8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2E4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9FE"/>
    <w:rsid w:val="000666E0"/>
    <w:rsid w:val="002510B7"/>
    <w:rsid w:val="005C130B"/>
    <w:rsid w:val="007349F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4F61A"/>
  <w15:chartTrackingRefBased/>
  <w15:docId w15:val="{C96A35F1-B970-4269-ADC3-3AD01D19F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2022-06-18T20:37:00Z</dcterms:created>
  <dcterms:modified xsi:type="dcterms:W3CDTF">2022-06-18T20:39:00Z</dcterms:modified>
</cp:coreProperties>
</file>